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53178" w14:textId="5EEE7AD0" w:rsidR="0099124A" w:rsidRDefault="0099124A" w:rsidP="009912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KYDYER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90-1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4C795C5" w14:textId="77777777" w:rsidR="0099124A" w:rsidRDefault="0099124A" w:rsidP="009912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37C983DA" w14:textId="77777777" w:rsidR="0099124A" w:rsidRDefault="0099124A" w:rsidP="009912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D42181" w14:textId="77777777" w:rsidR="0099124A" w:rsidRDefault="0099124A" w:rsidP="009912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62D81" w14:textId="62F9663B" w:rsidR="0099124A" w:rsidRDefault="0099124A" w:rsidP="009912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90-1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Rolls.</w:t>
      </w:r>
    </w:p>
    <w:p w14:paraId="26DC66F6" w14:textId="77777777" w:rsidR="0099124A" w:rsidRDefault="0099124A" w:rsidP="0099124A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(“The Northern Genealogist” for 1885 ed. A.Gibbons, F.S.A., pub. York by J.Simpson p.70)</w:t>
      </w:r>
    </w:p>
    <w:p w14:paraId="7066AE93" w14:textId="77777777" w:rsidR="0099124A" w:rsidRDefault="0099124A" w:rsidP="0099124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E443AFC" w14:textId="77777777" w:rsidR="0099124A" w:rsidRDefault="0099124A" w:rsidP="0099124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A979983" w14:textId="77777777" w:rsidR="0099124A" w:rsidRPr="00C05B37" w:rsidRDefault="0099124A" w:rsidP="009912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September 2021</w:t>
      </w:r>
    </w:p>
    <w:p w14:paraId="0440162D" w14:textId="74E8E066" w:rsidR="00BA00AB" w:rsidRPr="0099124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912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3E978" w14:textId="77777777" w:rsidR="0099124A" w:rsidRDefault="0099124A" w:rsidP="009139A6">
      <w:r>
        <w:separator/>
      </w:r>
    </w:p>
  </w:endnote>
  <w:endnote w:type="continuationSeparator" w:id="0">
    <w:p w14:paraId="1F472C7B" w14:textId="77777777" w:rsidR="0099124A" w:rsidRDefault="009912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636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6F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0E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F7EBC" w14:textId="77777777" w:rsidR="0099124A" w:rsidRDefault="0099124A" w:rsidP="009139A6">
      <w:r>
        <w:separator/>
      </w:r>
    </w:p>
  </w:footnote>
  <w:footnote w:type="continuationSeparator" w:id="0">
    <w:p w14:paraId="7FBB70C8" w14:textId="77777777" w:rsidR="0099124A" w:rsidRDefault="009912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99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61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E8E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24A"/>
    <w:rsid w:val="000666E0"/>
    <w:rsid w:val="002510B7"/>
    <w:rsid w:val="005C130B"/>
    <w:rsid w:val="00826F5C"/>
    <w:rsid w:val="009139A6"/>
    <w:rsid w:val="009448BB"/>
    <w:rsid w:val="0099124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758E7"/>
  <w15:chartTrackingRefBased/>
  <w15:docId w15:val="{C1FF3E4A-6EE0-49CF-ABB2-4E6BB57C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2021-09-06T20:06:00Z</dcterms:created>
  <dcterms:modified xsi:type="dcterms:W3CDTF">2021-09-06T20:07:00Z</dcterms:modified>
</cp:coreProperties>
</file>